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6ED" w:rsidRDefault="00F076ED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F076ED" w:rsidRDefault="00F076ED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F076ED" w:rsidRDefault="00F076ED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F076ED" w:rsidRDefault="00F076ED">
      <w:pPr>
        <w:rPr>
          <w:b/>
          <w:color w:val="FFFFFF"/>
          <w:sz w:val="22"/>
          <w:szCs w:val="22"/>
        </w:rPr>
      </w:pPr>
    </w:p>
    <w:p w:rsidR="00F076ED" w:rsidRDefault="00F076ED">
      <w:pPr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Р А С П О Р Я Ж Е Н И Е</w:t>
      </w:r>
    </w:p>
    <w:p w:rsidR="00F076ED" w:rsidRDefault="00F076ED">
      <w:pPr>
        <w:rPr>
          <w:b/>
          <w:color w:val="FFFFFF"/>
        </w:rPr>
      </w:pPr>
    </w:p>
    <w:p w:rsidR="00F076ED" w:rsidRDefault="00F076ED">
      <w:pPr>
        <w:rPr>
          <w:b/>
          <w:color w:val="FFFFFF"/>
        </w:rPr>
      </w:pPr>
      <w:r>
        <w:rPr>
          <w:b/>
          <w:color w:val="FFFFFF"/>
        </w:rPr>
        <w:t>_______________</w:t>
      </w:r>
      <w:bookmarkStart w:id="0" w:name="_GoBack"/>
      <w:bookmarkEnd w:id="0"/>
      <w:r>
        <w:rPr>
          <w:b/>
          <w:color w:val="FFFFFF"/>
        </w:rPr>
        <w:t xml:space="preserve"> № __________</w:t>
      </w:r>
    </w:p>
    <w:p w:rsidR="00F076ED" w:rsidRDefault="00F076ED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F076ED" w:rsidRDefault="00F076ED">
      <w:pPr>
        <w:rPr>
          <w:color w:val="FFFFFF"/>
          <w:sz w:val="26"/>
          <w:szCs w:val="26"/>
        </w:rPr>
      </w:pPr>
    </w:p>
    <w:p w:rsidR="00F076ED" w:rsidRDefault="00F076ED">
      <w:pPr>
        <w:rPr>
          <w:color w:val="FFFFFF"/>
          <w:sz w:val="26"/>
          <w:szCs w:val="26"/>
        </w:rPr>
      </w:pPr>
    </w:p>
    <w:p w:rsidR="00F076ED" w:rsidRDefault="00F076ED">
      <w:pPr>
        <w:rPr>
          <w:sz w:val="22"/>
          <w:szCs w:val="22"/>
        </w:rPr>
      </w:pPr>
    </w:p>
    <w:p w:rsidR="00F076ED" w:rsidRDefault="00F076ED">
      <w:pPr>
        <w:rPr>
          <w:sz w:val="22"/>
          <w:szCs w:val="22"/>
        </w:rPr>
      </w:pPr>
    </w:p>
    <w:p w:rsidR="00F076ED" w:rsidRPr="0055591E" w:rsidRDefault="00F076ED" w:rsidP="0055591E">
      <w:pPr>
        <w:suppressAutoHyphens w:val="0"/>
        <w:spacing w:before="100" w:beforeAutospacing="1"/>
        <w:rPr>
          <w:rFonts w:eastAsia="Times New Roman"/>
          <w:lang w:eastAsia="ru-RU"/>
        </w:rPr>
      </w:pPr>
      <w:r w:rsidRPr="0055591E">
        <w:rPr>
          <w:rFonts w:eastAsia="Times New Roman"/>
          <w:sz w:val="22"/>
          <w:szCs w:val="22"/>
          <w:lang w:eastAsia="ru-RU"/>
        </w:rPr>
        <w:t xml:space="preserve">От </w:t>
      </w:r>
      <w:r>
        <w:rPr>
          <w:rFonts w:eastAsia="Times New Roman"/>
          <w:sz w:val="22"/>
          <w:szCs w:val="22"/>
          <w:lang w:eastAsia="ru-RU"/>
        </w:rPr>
        <w:t xml:space="preserve"> 12</w:t>
      </w:r>
      <w:r w:rsidRPr="0055591E">
        <w:rPr>
          <w:rFonts w:eastAsia="Times New Roman"/>
          <w:sz w:val="22"/>
          <w:szCs w:val="22"/>
          <w:lang w:eastAsia="ru-RU"/>
        </w:rPr>
        <w:t>.</w:t>
      </w:r>
      <w:r>
        <w:rPr>
          <w:rFonts w:eastAsia="Times New Roman"/>
          <w:sz w:val="22"/>
          <w:szCs w:val="22"/>
          <w:lang w:eastAsia="ru-RU"/>
        </w:rPr>
        <w:t>01</w:t>
      </w:r>
      <w:r w:rsidRPr="0055591E">
        <w:rPr>
          <w:rFonts w:eastAsia="Times New Roman"/>
          <w:sz w:val="22"/>
          <w:szCs w:val="22"/>
          <w:lang w:eastAsia="ru-RU"/>
        </w:rPr>
        <w:t>.201</w:t>
      </w:r>
      <w:r>
        <w:rPr>
          <w:rFonts w:eastAsia="Times New Roman"/>
          <w:sz w:val="22"/>
          <w:szCs w:val="22"/>
          <w:lang w:eastAsia="ru-RU"/>
        </w:rPr>
        <w:t>7 № 21</w:t>
      </w:r>
      <w:r w:rsidRPr="0055591E">
        <w:rPr>
          <w:rFonts w:eastAsia="Times New Roman"/>
          <w:sz w:val="22"/>
          <w:szCs w:val="22"/>
          <w:lang w:eastAsia="ru-RU"/>
        </w:rPr>
        <w:t>-р</w:t>
      </w:r>
    </w:p>
    <w:p w:rsidR="00F076ED" w:rsidRDefault="00F076ED" w:rsidP="009063D8">
      <w:pPr>
        <w:rPr>
          <w:rFonts w:eastAsia="Times New Roman"/>
        </w:rPr>
      </w:pPr>
      <w:r w:rsidRPr="00C24296">
        <w:t xml:space="preserve">О </w:t>
      </w:r>
      <w:r w:rsidRPr="00537AAE">
        <w:t>предоставлении О</w:t>
      </w:r>
      <w:r w:rsidRPr="00537AAE">
        <w:rPr>
          <w:rFonts w:eastAsia="Times New Roman"/>
        </w:rPr>
        <w:t xml:space="preserve">бществу с </w:t>
      </w:r>
      <w:r>
        <w:rPr>
          <w:rFonts w:eastAsia="Times New Roman"/>
        </w:rPr>
        <w:t>ограниченной</w:t>
      </w:r>
    </w:p>
    <w:p w:rsidR="00F076ED" w:rsidRDefault="00F076ED" w:rsidP="008528DC">
      <w:pPr>
        <w:rPr>
          <w:rFonts w:eastAsia="Times New Roman"/>
        </w:rPr>
      </w:pPr>
      <w:r>
        <w:rPr>
          <w:rFonts w:eastAsia="Times New Roman"/>
        </w:rPr>
        <w:t>о</w:t>
      </w:r>
      <w:r w:rsidRPr="00537AAE">
        <w:rPr>
          <w:rFonts w:eastAsia="Times New Roman"/>
        </w:rPr>
        <w:t>тветственностью</w:t>
      </w:r>
      <w:r>
        <w:rPr>
          <w:rFonts w:eastAsia="Times New Roman"/>
        </w:rPr>
        <w:t xml:space="preserve"> </w:t>
      </w:r>
      <w:r w:rsidRPr="00537AAE">
        <w:rPr>
          <w:rFonts w:eastAsia="Times New Roman"/>
        </w:rPr>
        <w:t>«</w:t>
      </w:r>
      <w:r>
        <w:rPr>
          <w:rFonts w:eastAsia="Times New Roman" w:cs="Times New Roman CYR"/>
          <w:bCs/>
        </w:rPr>
        <w:t>ТУТАФЭ</w:t>
      </w:r>
      <w:r w:rsidRPr="00537AAE">
        <w:rPr>
          <w:rFonts w:eastAsia="Times New Roman"/>
        </w:rPr>
        <w:t>»</w:t>
      </w:r>
    </w:p>
    <w:p w:rsidR="00F076ED" w:rsidRPr="008528DC" w:rsidRDefault="00F076ED">
      <w:r w:rsidRPr="00537AAE">
        <w:t>лицензии на</w:t>
      </w:r>
      <w:r>
        <w:t xml:space="preserve"> </w:t>
      </w:r>
      <w:r w:rsidRPr="00537AAE">
        <w:t>медицинскую</w:t>
      </w:r>
      <w:r>
        <w:t xml:space="preserve"> </w:t>
      </w:r>
      <w:r w:rsidRPr="00537AAE">
        <w:t>деятельность</w:t>
      </w:r>
    </w:p>
    <w:p w:rsidR="00F076ED" w:rsidRPr="004719A9" w:rsidRDefault="00F076ED">
      <w:pPr>
        <w:rPr>
          <w:sz w:val="28"/>
          <w:szCs w:val="28"/>
        </w:rPr>
      </w:pPr>
    </w:p>
    <w:p w:rsidR="00F076ED" w:rsidRPr="004719A9" w:rsidRDefault="00F076ED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В соответствии с Федеральным  законом от 4 мая 2011 года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 апреля 2012 года № 291, Положением о </w:t>
      </w:r>
      <w:r>
        <w:rPr>
          <w:sz w:val="28"/>
          <w:szCs w:val="28"/>
        </w:rPr>
        <w:t>К</w:t>
      </w:r>
      <w:r w:rsidRPr="004719A9">
        <w:rPr>
          <w:sz w:val="28"/>
          <w:szCs w:val="28"/>
        </w:rPr>
        <w:t xml:space="preserve">омитете по здравоохранению Ленинградской области, утвержденным постановлением Правительства Ленинградской области от 29 декабря 2012 года № 462 и </w:t>
      </w:r>
      <w:r w:rsidRPr="004719A9">
        <w:rPr>
          <w:rFonts w:eastAsia="Times New Roman"/>
          <w:sz w:val="28"/>
          <w:szCs w:val="28"/>
        </w:rPr>
        <w:t xml:space="preserve">Постановлением Губернатора Ленинградской области от 10 апреля 2014 года </w:t>
      </w:r>
      <w:r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</w:p>
    <w:p w:rsidR="00F076ED" w:rsidRPr="00997993" w:rsidRDefault="00F076ED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Предоставить с момента подписания данного распоряжения бессрочно </w:t>
      </w:r>
      <w:r w:rsidRPr="004719A9">
        <w:rPr>
          <w:rFonts w:ascii="Times New Roman CYR" w:eastAsia="Times New Roman" w:hAnsi="Times New Roman CYR" w:cs="Times New Roman CYR"/>
          <w:sz w:val="28"/>
          <w:szCs w:val="28"/>
        </w:rPr>
        <w:t xml:space="preserve">Обществу с ограниченной </w:t>
      </w:r>
      <w:r w:rsidRPr="00997993">
        <w:rPr>
          <w:rFonts w:eastAsia="Times New Roman"/>
          <w:sz w:val="28"/>
          <w:szCs w:val="28"/>
        </w:rPr>
        <w:t>ответственностью «</w:t>
      </w:r>
      <w:r w:rsidRPr="0033564F">
        <w:rPr>
          <w:rFonts w:eastAsia="Times New Roman" w:cs="Times New Roman CYR"/>
          <w:bCs/>
          <w:sz w:val="28"/>
          <w:szCs w:val="28"/>
        </w:rPr>
        <w:t>ТУТАФЭ</w:t>
      </w:r>
      <w:r w:rsidRPr="00997993">
        <w:rPr>
          <w:rFonts w:eastAsia="Times New Roman"/>
          <w:sz w:val="28"/>
          <w:szCs w:val="28"/>
        </w:rPr>
        <w:t xml:space="preserve">» </w:t>
      </w:r>
      <w:r w:rsidRPr="00997993">
        <w:rPr>
          <w:sz w:val="28"/>
          <w:szCs w:val="28"/>
        </w:rPr>
        <w:t>лицензию на медицинскую деятельность № ЛО-47-01-</w:t>
      </w:r>
      <w:r w:rsidRPr="00222840">
        <w:rPr>
          <w:sz w:val="28"/>
          <w:szCs w:val="28"/>
        </w:rPr>
        <w:t>001</w:t>
      </w:r>
      <w:r>
        <w:rPr>
          <w:sz w:val="28"/>
          <w:szCs w:val="28"/>
        </w:rPr>
        <w:t>590</w:t>
      </w:r>
      <w:r w:rsidRPr="0047067C">
        <w:rPr>
          <w:sz w:val="28"/>
          <w:szCs w:val="28"/>
        </w:rPr>
        <w:t xml:space="preserve"> </w:t>
      </w:r>
      <w:r w:rsidRPr="00997993">
        <w:rPr>
          <w:sz w:val="28"/>
          <w:szCs w:val="28"/>
        </w:rPr>
        <w:t>согласно приложению.</w:t>
      </w:r>
    </w:p>
    <w:p w:rsidR="00F076ED" w:rsidRPr="004719A9" w:rsidRDefault="00F076ED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F076ED" w:rsidRDefault="00F076ED">
      <w:pPr>
        <w:jc w:val="both"/>
        <w:rPr>
          <w:sz w:val="28"/>
          <w:szCs w:val="28"/>
        </w:rPr>
      </w:pPr>
    </w:p>
    <w:p w:rsidR="00F076ED" w:rsidRPr="004719A9" w:rsidRDefault="00F076ED">
      <w:pPr>
        <w:jc w:val="both"/>
        <w:rPr>
          <w:sz w:val="28"/>
          <w:szCs w:val="28"/>
        </w:rPr>
      </w:pPr>
    </w:p>
    <w:p w:rsidR="00F076ED" w:rsidRPr="004719A9" w:rsidRDefault="00F076E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4719A9"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П.Н. Рязанов</w:t>
      </w:r>
    </w:p>
    <w:p w:rsidR="00F076ED" w:rsidRDefault="00F076ED">
      <w:pPr>
        <w:tabs>
          <w:tab w:val="left" w:pos="-180"/>
        </w:tabs>
        <w:rPr>
          <w:sz w:val="28"/>
          <w:szCs w:val="28"/>
        </w:rPr>
      </w:pPr>
    </w:p>
    <w:p w:rsidR="00F076ED" w:rsidRPr="004719A9" w:rsidRDefault="00F076ED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>отдел по осуществлению переданных</w:t>
      </w:r>
    </w:p>
    <w:p w:rsidR="00F076ED" w:rsidRPr="004719A9" w:rsidRDefault="00F076ED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F076ED" w:rsidRPr="004719A9" w:rsidRDefault="00F076ED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F076ED" w:rsidRPr="004719A9" w:rsidRDefault="00F076ED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F076ED" w:rsidRPr="004719A9" w:rsidRDefault="00F076ED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F076ED" w:rsidRPr="004719A9" w:rsidRDefault="00F076ED">
      <w:pPr>
        <w:rPr>
          <w:sz w:val="16"/>
          <w:szCs w:val="16"/>
        </w:rPr>
      </w:pPr>
    </w:p>
    <w:p w:rsidR="00F076ED" w:rsidRPr="004719A9" w:rsidRDefault="00F076ED">
      <w:pPr>
        <w:rPr>
          <w:sz w:val="26"/>
          <w:szCs w:val="26"/>
        </w:rPr>
      </w:pPr>
    </w:p>
    <w:p w:rsidR="00F076ED" w:rsidRPr="004719A9" w:rsidRDefault="00F076ED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Державин</w:t>
      </w:r>
      <w:r w:rsidRPr="004719A9">
        <w:rPr>
          <w:sz w:val="28"/>
          <w:szCs w:val="28"/>
        </w:rPr>
        <w:t xml:space="preserve"> В.А.</w:t>
      </w:r>
      <w:r w:rsidRPr="004719A9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4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>
        <w:rPr>
          <w:sz w:val="28"/>
          <w:szCs w:val="28"/>
          <w:u w:val="single"/>
        </w:rPr>
        <w:t xml:space="preserve">7 </w:t>
      </w:r>
      <w:r w:rsidRPr="004719A9">
        <w:rPr>
          <w:sz w:val="28"/>
          <w:szCs w:val="28"/>
          <w:u w:val="single"/>
        </w:rPr>
        <w:t>года.</w:t>
      </w:r>
    </w:p>
    <w:p w:rsidR="00F076ED" w:rsidRPr="004719A9" w:rsidRDefault="00F076ED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F076ED" w:rsidRPr="004719A9" w:rsidRDefault="00F076ED"/>
    <w:p w:rsidR="00F076ED" w:rsidRPr="004719A9" w:rsidRDefault="00F076ED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F076ED" w:rsidRPr="004719A9" w:rsidRDefault="00F076ED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/>
      </w:tblPr>
      <w:tblGrid>
        <w:gridCol w:w="3168"/>
        <w:gridCol w:w="2393"/>
        <w:gridCol w:w="1927"/>
        <w:gridCol w:w="1920"/>
      </w:tblGrid>
      <w:tr w:rsidR="00F076ED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F076ED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076ED" w:rsidRPr="004719A9" w:rsidRDefault="00F076ED"/>
    <w:p w:rsidR="00F076ED" w:rsidRPr="004719A9" w:rsidRDefault="00F076ED">
      <w:pPr>
        <w:rPr>
          <w:sz w:val="28"/>
          <w:szCs w:val="28"/>
        </w:rPr>
      </w:pPr>
    </w:p>
    <w:p w:rsidR="00F076ED" w:rsidRPr="004719A9" w:rsidRDefault="00F076ED"/>
    <w:p w:rsidR="00F076ED" w:rsidRPr="004719A9" w:rsidRDefault="00F076ED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F076ED" w:rsidRPr="004719A9" w:rsidRDefault="00F076ED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/>
      </w:tblPr>
      <w:tblGrid>
        <w:gridCol w:w="4785"/>
        <w:gridCol w:w="2623"/>
      </w:tblGrid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076E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6ED" w:rsidRPr="004719A9" w:rsidRDefault="00F076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6ED" w:rsidRPr="004719A9" w:rsidRDefault="00F076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076ED" w:rsidRPr="004719A9" w:rsidRDefault="00F076ED">
      <w:pPr>
        <w:sectPr w:rsidR="00F076ED" w:rsidRPr="004719A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410" w:left="1701" w:header="709" w:footer="1134" w:gutter="0"/>
          <w:cols w:space="720"/>
          <w:docGrid w:linePitch="360"/>
        </w:sectPr>
      </w:pPr>
    </w:p>
    <w:p w:rsidR="00F076ED" w:rsidRDefault="00F076ED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F076ED" w:rsidRPr="004719A9" w:rsidRDefault="00F076ED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>
        <w:rPr>
          <w:i/>
        </w:rPr>
        <w:t xml:space="preserve"> </w:t>
      </w:r>
      <w:r w:rsidRPr="004719A9">
        <w:rPr>
          <w:i/>
        </w:rPr>
        <w:t>по здравоохранению</w:t>
      </w:r>
      <w:r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F076ED" w:rsidRPr="004719A9" w:rsidRDefault="00F076ED">
      <w:pPr>
        <w:ind w:right="-31"/>
        <w:jc w:val="right"/>
        <w:rPr>
          <w:i/>
        </w:rPr>
      </w:pPr>
      <w:r w:rsidRPr="004719A9">
        <w:rPr>
          <w:i/>
        </w:rPr>
        <w:t xml:space="preserve">от «        »               </w:t>
      </w:r>
      <w:smartTag w:uri="urn:schemas-microsoft-com:office:smarttags" w:element="metricconverter">
        <w:smartTagPr>
          <w:attr w:name="ProductID" w:val="2017 г"/>
        </w:smartTagPr>
        <w:r w:rsidRPr="004719A9">
          <w:rPr>
            <w:i/>
          </w:rPr>
          <w:t>20</w:t>
        </w:r>
        <w:r>
          <w:rPr>
            <w:i/>
          </w:rPr>
          <w:t>17</w:t>
        </w:r>
        <w:r w:rsidRPr="004719A9">
          <w:rPr>
            <w:i/>
          </w:rPr>
          <w:t xml:space="preserve"> г</w:t>
        </w:r>
      </w:smartTag>
      <w:r w:rsidRPr="004719A9">
        <w:rPr>
          <w:i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62"/>
        <w:gridCol w:w="9610"/>
      </w:tblGrid>
      <w:tr w:rsidR="00F076ED" w:rsidRPr="007370AB" w:rsidTr="008528DC"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6ED" w:rsidRPr="007370AB" w:rsidRDefault="00F076E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0AB">
              <w:rPr>
                <w:rFonts w:ascii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9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6ED" w:rsidRPr="007370AB" w:rsidRDefault="00F076ED">
            <w:pPr>
              <w:pStyle w:val="a7"/>
              <w:snapToGrid w:val="0"/>
            </w:pPr>
            <w:r w:rsidRPr="007370AB">
              <w:t>Адрес(а) мест(а) осуществления деятельности, перечень работ (услуг):</w:t>
            </w:r>
          </w:p>
        </w:tc>
      </w:tr>
      <w:tr w:rsidR="00F076ED" w:rsidRPr="007370AB" w:rsidTr="008528DC"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</w:tcPr>
          <w:p w:rsidR="00F076ED" w:rsidRPr="0041780A" w:rsidRDefault="00F076ED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F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41780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ТУТАФЭ</w:t>
            </w:r>
            <w:r w:rsidRPr="0041780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076ED" w:rsidRPr="00973FA9" w:rsidRDefault="00F076E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76ED" w:rsidRPr="00973FA9" w:rsidRDefault="00F076E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973F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ТУТАФЭ</w:t>
            </w:r>
            <w:r w:rsidRPr="00973FA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076ED" w:rsidRPr="00973FA9" w:rsidRDefault="00F076E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6ED" w:rsidRPr="00284F97" w:rsidRDefault="00F076ED">
            <w:r w:rsidRPr="00284F97">
              <w:t>Юридический адрес:</w:t>
            </w:r>
          </w:p>
          <w:p w:rsidR="00F076ED" w:rsidRPr="00284F97" w:rsidRDefault="00F076E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188800</w:t>
            </w:r>
            <w:r w:rsidRPr="00284F97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Ленинградская область, Выборгский район, г. Выборг, проспект Ленина, дом 10, помещение 117</w:t>
            </w:r>
          </w:p>
          <w:p w:rsidR="00F076ED" w:rsidRPr="00284F97" w:rsidRDefault="00F076ED">
            <w:pPr>
              <w:jc w:val="both"/>
            </w:pPr>
          </w:p>
          <w:p w:rsidR="00F076ED" w:rsidRPr="00973FA9" w:rsidRDefault="00F076ED">
            <w:pPr>
              <w:jc w:val="both"/>
              <w:rPr>
                <w:bCs/>
                <w:spacing w:val="-4"/>
              </w:rPr>
            </w:pPr>
            <w:r w:rsidRPr="00284F97">
              <w:rPr>
                <w:spacing w:val="-4"/>
              </w:rPr>
              <w:t>ОГРН</w:t>
            </w:r>
            <w:r w:rsidRPr="00973FA9">
              <w:rPr>
                <w:spacing w:val="-4"/>
              </w:rPr>
              <w:t xml:space="preserve"> (ГРН) </w:t>
            </w:r>
            <w:r>
              <w:t>1124704002290</w:t>
            </w:r>
          </w:p>
          <w:p w:rsidR="00F076ED" w:rsidRPr="007370AB" w:rsidRDefault="00F076ED" w:rsidP="0033564F">
            <w:pPr>
              <w:snapToGrid w:val="0"/>
              <w:rPr>
                <w:b/>
                <w:bCs/>
                <w:spacing w:val="-4"/>
              </w:rPr>
            </w:pPr>
            <w:r w:rsidRPr="00973FA9">
              <w:rPr>
                <w:spacing w:val="-4"/>
              </w:rPr>
              <w:t xml:space="preserve">ИНН </w:t>
            </w:r>
            <w:r>
              <w:t>4704089757</w:t>
            </w:r>
          </w:p>
        </w:tc>
        <w:tc>
          <w:tcPr>
            <w:tcW w:w="96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6ED" w:rsidRPr="00284F97" w:rsidRDefault="00F076ED" w:rsidP="0033564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188800</w:t>
            </w:r>
            <w:r w:rsidRPr="00284F97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Ленинградская область, Выборгский район, МО «Выборгское городское поселение», г. Выборг, просп. Ленина, д. 10, этаж 2, пом. 60,61,72,73.</w:t>
            </w:r>
          </w:p>
          <w:p w:rsidR="00F076ED" w:rsidRDefault="00F076ED" w:rsidP="008528D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</w:p>
          <w:p w:rsidR="00F076ED" w:rsidRPr="00E356E9" w:rsidRDefault="00F076ED" w:rsidP="00E35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F076ED" w:rsidRPr="00E356E9" w:rsidRDefault="00F076ED" w:rsidP="00E35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при оказании первичной доврачебной медико-санитарной помощи в амбулаторных условиях по:</w:t>
            </w:r>
          </w:p>
          <w:p w:rsidR="00F076ED" w:rsidRPr="001576AC" w:rsidRDefault="00F076ED" w:rsidP="00E35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6E9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медицинскому массажу;</w:t>
            </w:r>
          </w:p>
          <w:p w:rsidR="00F076ED" w:rsidRPr="001576AC" w:rsidRDefault="00F076ED" w:rsidP="00E35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6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сестринскому делу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косметологии</w:t>
            </w:r>
            <w:r w:rsidRPr="00E356E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F076ED" w:rsidRPr="00E356E9" w:rsidRDefault="00F076ED" w:rsidP="00E35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5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при оказании первичной специализированной медико-санитарной помощи в амбулаторных условиях по:</w:t>
            </w:r>
          </w:p>
          <w:p w:rsidR="00F076ED" w:rsidRDefault="00F076ED" w:rsidP="00E35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косметологии</w:t>
            </w:r>
            <w:r w:rsidRPr="001576A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F076ED" w:rsidRPr="00E356E9" w:rsidRDefault="00F076ED" w:rsidP="0033564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6E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здравоохранения и общественному здоровью;</w:t>
            </w:r>
          </w:p>
          <w:p w:rsidR="00F076ED" w:rsidRPr="00E73548" w:rsidRDefault="00F076ED" w:rsidP="008528D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рефлексотерапии.</w:t>
            </w:r>
          </w:p>
        </w:tc>
      </w:tr>
    </w:tbl>
    <w:p w:rsidR="00F076ED" w:rsidRDefault="00F076ED">
      <w:pPr>
        <w:ind w:right="-31"/>
        <w:jc w:val="right"/>
      </w:pPr>
    </w:p>
    <w:p w:rsidR="00F076ED" w:rsidRPr="004719A9" w:rsidRDefault="00F076ED">
      <w:pPr>
        <w:ind w:right="-31"/>
        <w:jc w:val="right"/>
      </w:pPr>
    </w:p>
    <w:p w:rsidR="00F076ED" w:rsidRDefault="00F076ED">
      <w:r w:rsidRPr="004719A9">
        <w:t xml:space="preserve">Начальник </w:t>
      </w:r>
      <w:r>
        <w:t>сектора                                                                                                                                                                                Державин В.А.</w:t>
      </w:r>
    </w:p>
    <w:sectPr w:rsidR="00F076ED" w:rsidSect="000E12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6ED" w:rsidRDefault="00F076ED">
      <w:r>
        <w:separator/>
      </w:r>
    </w:p>
  </w:endnote>
  <w:endnote w:type="continuationSeparator" w:id="0">
    <w:p w:rsidR="00F076ED" w:rsidRDefault="00F07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>
    <w:pPr>
      <w:pStyle w:val="Footer"/>
    </w:pPr>
  </w:p>
  <w:p w:rsidR="00F076ED" w:rsidRDefault="00F076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6ED" w:rsidRDefault="00F076ED">
      <w:r>
        <w:separator/>
      </w:r>
    </w:p>
  </w:footnote>
  <w:footnote w:type="continuationSeparator" w:id="0">
    <w:p w:rsidR="00F076ED" w:rsidRDefault="00F076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>
    <w:pPr>
      <w:pStyle w:val="Header"/>
      <w:jc w:val="center"/>
    </w:pPr>
  </w:p>
  <w:p w:rsidR="00F076ED" w:rsidRDefault="00F076ED">
    <w:pPr>
      <w:pStyle w:val="Header"/>
      <w:jc w:val="center"/>
    </w:pPr>
  </w:p>
  <w:p w:rsidR="00F076ED" w:rsidRDefault="00F076ED">
    <w:pPr>
      <w:pStyle w:val="Header"/>
      <w:jc w:val="center"/>
    </w:pPr>
  </w:p>
  <w:p w:rsidR="00F076ED" w:rsidRDefault="00F076ED">
    <w:pPr>
      <w:pStyle w:val="Header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6ED" w:rsidRDefault="00F076E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CEB"/>
    <w:rsid w:val="00012C6A"/>
    <w:rsid w:val="00014DF2"/>
    <w:rsid w:val="000C41EC"/>
    <w:rsid w:val="000E1219"/>
    <w:rsid w:val="000F246C"/>
    <w:rsid w:val="000F7359"/>
    <w:rsid w:val="00102C14"/>
    <w:rsid w:val="00104C7F"/>
    <w:rsid w:val="00130967"/>
    <w:rsid w:val="0013328B"/>
    <w:rsid w:val="001360D3"/>
    <w:rsid w:val="001550D2"/>
    <w:rsid w:val="001576AC"/>
    <w:rsid w:val="00170445"/>
    <w:rsid w:val="001A3D2C"/>
    <w:rsid w:val="001A4BFC"/>
    <w:rsid w:val="001B73B6"/>
    <w:rsid w:val="001D450C"/>
    <w:rsid w:val="001E2E26"/>
    <w:rsid w:val="001F392A"/>
    <w:rsid w:val="001F457C"/>
    <w:rsid w:val="001F498D"/>
    <w:rsid w:val="00201C59"/>
    <w:rsid w:val="0021423D"/>
    <w:rsid w:val="00222840"/>
    <w:rsid w:val="00226BD9"/>
    <w:rsid w:val="00237C92"/>
    <w:rsid w:val="00241B4D"/>
    <w:rsid w:val="0024393C"/>
    <w:rsid w:val="00272CDB"/>
    <w:rsid w:val="00284F97"/>
    <w:rsid w:val="002A4A8E"/>
    <w:rsid w:val="0032370C"/>
    <w:rsid w:val="0033564F"/>
    <w:rsid w:val="003406B9"/>
    <w:rsid w:val="003418D6"/>
    <w:rsid w:val="00373017"/>
    <w:rsid w:val="0037518D"/>
    <w:rsid w:val="0038488B"/>
    <w:rsid w:val="003C0053"/>
    <w:rsid w:val="003E1AE6"/>
    <w:rsid w:val="003F5EA9"/>
    <w:rsid w:val="00412670"/>
    <w:rsid w:val="0041780A"/>
    <w:rsid w:val="00426D26"/>
    <w:rsid w:val="00434DD2"/>
    <w:rsid w:val="004634F8"/>
    <w:rsid w:val="004666E0"/>
    <w:rsid w:val="0047067C"/>
    <w:rsid w:val="004719A9"/>
    <w:rsid w:val="0047726C"/>
    <w:rsid w:val="00482414"/>
    <w:rsid w:val="0048385F"/>
    <w:rsid w:val="004A0473"/>
    <w:rsid w:val="004B4850"/>
    <w:rsid w:val="004C38E6"/>
    <w:rsid w:val="004E5D59"/>
    <w:rsid w:val="00537AAE"/>
    <w:rsid w:val="00541F65"/>
    <w:rsid w:val="0055591E"/>
    <w:rsid w:val="00563C65"/>
    <w:rsid w:val="005659F1"/>
    <w:rsid w:val="005A320A"/>
    <w:rsid w:val="005B5649"/>
    <w:rsid w:val="005D0330"/>
    <w:rsid w:val="005F6D28"/>
    <w:rsid w:val="0060236E"/>
    <w:rsid w:val="006025C3"/>
    <w:rsid w:val="006329FB"/>
    <w:rsid w:val="006546EA"/>
    <w:rsid w:val="00674EAC"/>
    <w:rsid w:val="006815F0"/>
    <w:rsid w:val="006866B5"/>
    <w:rsid w:val="006A0270"/>
    <w:rsid w:val="006A1E53"/>
    <w:rsid w:val="006B36ED"/>
    <w:rsid w:val="006B63D6"/>
    <w:rsid w:val="006B7C45"/>
    <w:rsid w:val="00704779"/>
    <w:rsid w:val="007146FA"/>
    <w:rsid w:val="007231F5"/>
    <w:rsid w:val="007370AB"/>
    <w:rsid w:val="007B1DF8"/>
    <w:rsid w:val="007D1E82"/>
    <w:rsid w:val="007D697D"/>
    <w:rsid w:val="007E59C6"/>
    <w:rsid w:val="0082315F"/>
    <w:rsid w:val="00826399"/>
    <w:rsid w:val="008528DC"/>
    <w:rsid w:val="00887613"/>
    <w:rsid w:val="008A46D2"/>
    <w:rsid w:val="008C3CF9"/>
    <w:rsid w:val="008E0EFE"/>
    <w:rsid w:val="009063D8"/>
    <w:rsid w:val="0091480A"/>
    <w:rsid w:val="00933914"/>
    <w:rsid w:val="009440FF"/>
    <w:rsid w:val="00957889"/>
    <w:rsid w:val="00970B20"/>
    <w:rsid w:val="009722FC"/>
    <w:rsid w:val="00973FA9"/>
    <w:rsid w:val="00986FE1"/>
    <w:rsid w:val="009900BA"/>
    <w:rsid w:val="00997993"/>
    <w:rsid w:val="009A3560"/>
    <w:rsid w:val="009D2212"/>
    <w:rsid w:val="009D79AB"/>
    <w:rsid w:val="009E04D1"/>
    <w:rsid w:val="00A01BAA"/>
    <w:rsid w:val="00A100B0"/>
    <w:rsid w:val="00A459DC"/>
    <w:rsid w:val="00A6094A"/>
    <w:rsid w:val="00A61546"/>
    <w:rsid w:val="00A636D4"/>
    <w:rsid w:val="00A65953"/>
    <w:rsid w:val="00AC27C9"/>
    <w:rsid w:val="00AD2499"/>
    <w:rsid w:val="00AD50EA"/>
    <w:rsid w:val="00AE5B99"/>
    <w:rsid w:val="00B15D16"/>
    <w:rsid w:val="00B21D12"/>
    <w:rsid w:val="00B47638"/>
    <w:rsid w:val="00B545E8"/>
    <w:rsid w:val="00B62C28"/>
    <w:rsid w:val="00BA5312"/>
    <w:rsid w:val="00BC00B0"/>
    <w:rsid w:val="00BC7E9D"/>
    <w:rsid w:val="00BE5B9A"/>
    <w:rsid w:val="00C05DDB"/>
    <w:rsid w:val="00C24296"/>
    <w:rsid w:val="00C265E3"/>
    <w:rsid w:val="00C85F43"/>
    <w:rsid w:val="00CF475F"/>
    <w:rsid w:val="00D161AB"/>
    <w:rsid w:val="00D23A50"/>
    <w:rsid w:val="00D54F8D"/>
    <w:rsid w:val="00D73EDF"/>
    <w:rsid w:val="00D837A4"/>
    <w:rsid w:val="00DA5658"/>
    <w:rsid w:val="00DA65F9"/>
    <w:rsid w:val="00DE7AF6"/>
    <w:rsid w:val="00E32C91"/>
    <w:rsid w:val="00E33563"/>
    <w:rsid w:val="00E356E9"/>
    <w:rsid w:val="00E41230"/>
    <w:rsid w:val="00E620E3"/>
    <w:rsid w:val="00E73548"/>
    <w:rsid w:val="00E83AD4"/>
    <w:rsid w:val="00E95CEB"/>
    <w:rsid w:val="00EE04AB"/>
    <w:rsid w:val="00EE62C3"/>
    <w:rsid w:val="00EE70D6"/>
    <w:rsid w:val="00F076ED"/>
    <w:rsid w:val="00F2061B"/>
    <w:rsid w:val="00F57874"/>
    <w:rsid w:val="00F85124"/>
    <w:rsid w:val="00F97961"/>
    <w:rsid w:val="00FA5D48"/>
    <w:rsid w:val="00FB151D"/>
    <w:rsid w:val="00FC4DC6"/>
    <w:rsid w:val="00FD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19"/>
    <w:pPr>
      <w:suppressAutoHyphens/>
    </w:pPr>
    <w:rPr>
      <w:rFonts w:eastAsia="SimSu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1219"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121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1368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1368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0E1219"/>
  </w:style>
  <w:style w:type="character" w:customStyle="1" w:styleId="WW-Absatz-Standardschriftart">
    <w:name w:val="WW-Absatz-Standardschriftart"/>
    <w:uiPriority w:val="99"/>
    <w:rsid w:val="000E1219"/>
  </w:style>
  <w:style w:type="character" w:customStyle="1" w:styleId="WW-Absatz-Standardschriftart1">
    <w:name w:val="WW-Absatz-Standardschriftart1"/>
    <w:uiPriority w:val="99"/>
    <w:rsid w:val="000E1219"/>
  </w:style>
  <w:style w:type="character" w:customStyle="1" w:styleId="WW-Absatz-Standardschriftart11">
    <w:name w:val="WW-Absatz-Standardschriftart11"/>
    <w:uiPriority w:val="99"/>
    <w:rsid w:val="000E1219"/>
  </w:style>
  <w:style w:type="character" w:customStyle="1" w:styleId="WW-Absatz-Standardschriftart111">
    <w:name w:val="WW-Absatz-Standardschriftart111"/>
    <w:uiPriority w:val="99"/>
    <w:rsid w:val="000E1219"/>
  </w:style>
  <w:style w:type="character" w:customStyle="1" w:styleId="WW-Absatz-Standardschriftart1111">
    <w:name w:val="WW-Absatz-Standardschriftart1111"/>
    <w:uiPriority w:val="99"/>
    <w:rsid w:val="000E1219"/>
  </w:style>
  <w:style w:type="character" w:customStyle="1" w:styleId="WW-Absatz-Standardschriftart11111">
    <w:name w:val="WW-Absatz-Standardschriftart11111"/>
    <w:uiPriority w:val="99"/>
    <w:rsid w:val="000E1219"/>
  </w:style>
  <w:style w:type="character" w:customStyle="1" w:styleId="WW-Absatz-Standardschriftart111111">
    <w:name w:val="WW-Absatz-Standardschriftart111111"/>
    <w:uiPriority w:val="99"/>
    <w:rsid w:val="000E1219"/>
  </w:style>
  <w:style w:type="character" w:customStyle="1" w:styleId="WW-Absatz-Standardschriftart1111111">
    <w:name w:val="WW-Absatz-Standardschriftart1111111"/>
    <w:uiPriority w:val="99"/>
    <w:rsid w:val="000E1219"/>
  </w:style>
  <w:style w:type="character" w:customStyle="1" w:styleId="WW-Absatz-Standardschriftart11111111">
    <w:name w:val="WW-Absatz-Standardschriftart11111111"/>
    <w:uiPriority w:val="99"/>
    <w:rsid w:val="000E1219"/>
  </w:style>
  <w:style w:type="character" w:customStyle="1" w:styleId="WW-Absatz-Standardschriftart111111111">
    <w:name w:val="WW-Absatz-Standardschriftart111111111"/>
    <w:uiPriority w:val="99"/>
    <w:rsid w:val="000E1219"/>
  </w:style>
  <w:style w:type="character" w:customStyle="1" w:styleId="WW-Absatz-Standardschriftart1111111111">
    <w:name w:val="WW-Absatz-Standardschriftart1111111111"/>
    <w:uiPriority w:val="99"/>
    <w:rsid w:val="000E1219"/>
  </w:style>
  <w:style w:type="character" w:customStyle="1" w:styleId="WW-Absatz-Standardschriftart11111111111">
    <w:name w:val="WW-Absatz-Standardschriftart11111111111"/>
    <w:uiPriority w:val="99"/>
    <w:rsid w:val="000E1219"/>
  </w:style>
  <w:style w:type="character" w:customStyle="1" w:styleId="WW-Absatz-Standardschriftart111111111111">
    <w:name w:val="WW-Absatz-Standardschriftart111111111111"/>
    <w:uiPriority w:val="99"/>
    <w:rsid w:val="000E1219"/>
  </w:style>
  <w:style w:type="character" w:customStyle="1" w:styleId="WW-Absatz-Standardschriftart1111111111111">
    <w:name w:val="WW-Absatz-Standardschriftart1111111111111"/>
    <w:uiPriority w:val="99"/>
    <w:rsid w:val="000E1219"/>
  </w:style>
  <w:style w:type="character" w:customStyle="1" w:styleId="WW-Absatz-Standardschriftart11111111111111">
    <w:name w:val="WW-Absatz-Standardschriftart11111111111111"/>
    <w:uiPriority w:val="99"/>
    <w:rsid w:val="000E1219"/>
  </w:style>
  <w:style w:type="character" w:customStyle="1" w:styleId="WW-Absatz-Standardschriftart111111111111111">
    <w:name w:val="WW-Absatz-Standardschriftart111111111111111"/>
    <w:uiPriority w:val="99"/>
    <w:rsid w:val="000E1219"/>
  </w:style>
  <w:style w:type="character" w:customStyle="1" w:styleId="WW-Absatz-Standardschriftart1111111111111111">
    <w:name w:val="WW-Absatz-Standardschriftart1111111111111111"/>
    <w:uiPriority w:val="99"/>
    <w:rsid w:val="000E1219"/>
  </w:style>
  <w:style w:type="character" w:customStyle="1" w:styleId="WW-Absatz-Standardschriftart11111111111111111">
    <w:name w:val="WW-Absatz-Standardschriftart11111111111111111"/>
    <w:uiPriority w:val="99"/>
    <w:rsid w:val="000E1219"/>
  </w:style>
  <w:style w:type="character" w:customStyle="1" w:styleId="WW-Absatz-Standardschriftart111111111111111111">
    <w:name w:val="WW-Absatz-Standardschriftart111111111111111111"/>
    <w:uiPriority w:val="99"/>
    <w:rsid w:val="000E1219"/>
  </w:style>
  <w:style w:type="character" w:customStyle="1" w:styleId="WW-Absatz-Standardschriftart1111111111111111111">
    <w:name w:val="WW-Absatz-Standardschriftart1111111111111111111"/>
    <w:uiPriority w:val="99"/>
    <w:rsid w:val="000E1219"/>
  </w:style>
  <w:style w:type="character" w:customStyle="1" w:styleId="WW-Absatz-Standardschriftart11111111111111111111">
    <w:name w:val="WW-Absatz-Standardschriftart11111111111111111111"/>
    <w:uiPriority w:val="99"/>
    <w:rsid w:val="000E1219"/>
  </w:style>
  <w:style w:type="character" w:customStyle="1" w:styleId="WW-Absatz-Standardschriftart111111111111111111111">
    <w:name w:val="WW-Absatz-Standardschriftart111111111111111111111"/>
    <w:uiPriority w:val="99"/>
    <w:rsid w:val="000E1219"/>
  </w:style>
  <w:style w:type="character" w:customStyle="1" w:styleId="WW-Absatz-Standardschriftart1111111111111111111111">
    <w:name w:val="WW-Absatz-Standardschriftart1111111111111111111111"/>
    <w:uiPriority w:val="99"/>
    <w:rsid w:val="000E1219"/>
  </w:style>
  <w:style w:type="character" w:customStyle="1" w:styleId="WW-Absatz-Standardschriftart11111111111111111111111">
    <w:name w:val="WW-Absatz-Standardschriftart11111111111111111111111"/>
    <w:uiPriority w:val="99"/>
    <w:rsid w:val="000E1219"/>
  </w:style>
  <w:style w:type="character" w:customStyle="1" w:styleId="WW-Absatz-Standardschriftart111111111111111111111111">
    <w:name w:val="WW-Absatz-Standardschriftart111111111111111111111111"/>
    <w:uiPriority w:val="99"/>
    <w:rsid w:val="000E1219"/>
  </w:style>
  <w:style w:type="character" w:customStyle="1" w:styleId="WW-Absatz-Standardschriftart1111111111111111111111111">
    <w:name w:val="WW-Absatz-Standardschriftart1111111111111111111111111"/>
    <w:uiPriority w:val="99"/>
    <w:rsid w:val="000E1219"/>
  </w:style>
  <w:style w:type="character" w:customStyle="1" w:styleId="WW-Absatz-Standardschriftart11111111111111111111111111">
    <w:name w:val="WW-Absatz-Standardschriftart11111111111111111111111111"/>
    <w:uiPriority w:val="99"/>
    <w:rsid w:val="000E1219"/>
  </w:style>
  <w:style w:type="character" w:customStyle="1" w:styleId="WW-Absatz-Standardschriftart111111111111111111111111111">
    <w:name w:val="WW-Absatz-Standardschriftart111111111111111111111111111"/>
    <w:uiPriority w:val="99"/>
    <w:rsid w:val="000E1219"/>
  </w:style>
  <w:style w:type="character" w:customStyle="1" w:styleId="WW-Absatz-Standardschriftart1111111111111111111111111111">
    <w:name w:val="WW-Absatz-Standardschriftart1111111111111111111111111111"/>
    <w:uiPriority w:val="99"/>
    <w:rsid w:val="000E1219"/>
  </w:style>
  <w:style w:type="character" w:customStyle="1" w:styleId="WW-Absatz-Standardschriftart11111111111111111111111111111">
    <w:name w:val="WW-Absatz-Standardschriftart11111111111111111111111111111"/>
    <w:uiPriority w:val="99"/>
    <w:rsid w:val="000E1219"/>
  </w:style>
  <w:style w:type="character" w:customStyle="1" w:styleId="WW-Absatz-Standardschriftart111111111111111111111111111111">
    <w:name w:val="WW-Absatz-Standardschriftart111111111111111111111111111111"/>
    <w:uiPriority w:val="99"/>
    <w:rsid w:val="000E1219"/>
  </w:style>
  <w:style w:type="character" w:customStyle="1" w:styleId="WW-Absatz-Standardschriftart1111111111111111111111111111111">
    <w:name w:val="WW-Absatz-Standardschriftart1111111111111111111111111111111"/>
    <w:uiPriority w:val="99"/>
    <w:rsid w:val="000E1219"/>
  </w:style>
  <w:style w:type="character" w:customStyle="1" w:styleId="WW-Absatz-Standardschriftart11111111111111111111111111111111">
    <w:name w:val="WW-Absatz-Standardschriftart11111111111111111111111111111111"/>
    <w:uiPriority w:val="99"/>
    <w:rsid w:val="000E1219"/>
  </w:style>
  <w:style w:type="character" w:customStyle="1" w:styleId="WW-Absatz-Standardschriftart111111111111111111111111111111111">
    <w:name w:val="WW-Absatz-Standardschriftart111111111111111111111111111111111"/>
    <w:uiPriority w:val="99"/>
    <w:rsid w:val="000E1219"/>
  </w:style>
  <w:style w:type="character" w:customStyle="1" w:styleId="WW-Absatz-Standardschriftart1111111111111111111111111111111111">
    <w:name w:val="WW-Absatz-Standardschriftart1111111111111111111111111111111111"/>
    <w:uiPriority w:val="99"/>
    <w:rsid w:val="000E1219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0E1219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0E1219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0E1219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0E1219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0E1219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0E1219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0E1219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0E1219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0E1219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0E1219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0E1219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0E1219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0E1219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0E1219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0E1219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0E1219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0E1219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0E1219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0E1219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0E1219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0E1219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0E121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0E121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0E121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0E121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0E121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0E1219"/>
  </w:style>
  <w:style w:type="character" w:customStyle="1" w:styleId="WW8Num20z0">
    <w:name w:val="WW8Num20z0"/>
    <w:uiPriority w:val="99"/>
    <w:rsid w:val="000E1219"/>
  </w:style>
  <w:style w:type="character" w:customStyle="1" w:styleId="1">
    <w:name w:val="Основной шрифт абзаца1"/>
    <w:uiPriority w:val="99"/>
    <w:rsid w:val="000E1219"/>
  </w:style>
  <w:style w:type="character" w:customStyle="1" w:styleId="10">
    <w:name w:val="Заголовок 1 Знак"/>
    <w:uiPriority w:val="99"/>
    <w:rsid w:val="000E1219"/>
    <w:rPr>
      <w:rFonts w:ascii="Cambria" w:hAnsi="Cambria"/>
      <w:b/>
      <w:kern w:val="1"/>
      <w:sz w:val="32"/>
    </w:rPr>
  </w:style>
  <w:style w:type="character" w:customStyle="1" w:styleId="2">
    <w:name w:val="Заголовок 2 Знак"/>
    <w:uiPriority w:val="99"/>
    <w:rsid w:val="000E1219"/>
    <w:rPr>
      <w:rFonts w:ascii="Cambria" w:hAnsi="Cambria"/>
      <w:b/>
      <w:i/>
      <w:sz w:val="28"/>
    </w:rPr>
  </w:style>
  <w:style w:type="character" w:customStyle="1" w:styleId="a">
    <w:name w:val="Основной текст Знак"/>
    <w:uiPriority w:val="99"/>
    <w:rsid w:val="000E1219"/>
    <w:rPr>
      <w:sz w:val="24"/>
    </w:rPr>
  </w:style>
  <w:style w:type="character" w:customStyle="1" w:styleId="20">
    <w:name w:val="Основной текст 2 Знак"/>
    <w:uiPriority w:val="99"/>
    <w:rsid w:val="000E1219"/>
    <w:rPr>
      <w:sz w:val="24"/>
    </w:rPr>
  </w:style>
  <w:style w:type="character" w:customStyle="1" w:styleId="a0">
    <w:name w:val="Верхний колонтитул Знак"/>
    <w:uiPriority w:val="99"/>
    <w:rsid w:val="000E1219"/>
    <w:rPr>
      <w:sz w:val="24"/>
    </w:rPr>
  </w:style>
  <w:style w:type="character" w:styleId="PageNumber">
    <w:name w:val="page number"/>
    <w:basedOn w:val="DefaultParagraphFont"/>
    <w:uiPriority w:val="99"/>
    <w:rsid w:val="000E1219"/>
    <w:rPr>
      <w:rFonts w:cs="Times New Roman"/>
    </w:rPr>
  </w:style>
  <w:style w:type="character" w:customStyle="1" w:styleId="a1">
    <w:name w:val="Нижний колонтитул Знак"/>
    <w:uiPriority w:val="99"/>
    <w:rsid w:val="000E1219"/>
    <w:rPr>
      <w:sz w:val="24"/>
    </w:rPr>
  </w:style>
  <w:style w:type="character" w:customStyle="1" w:styleId="a2">
    <w:name w:val="Схема документа Знак"/>
    <w:uiPriority w:val="99"/>
    <w:rsid w:val="000E1219"/>
    <w:rPr>
      <w:sz w:val="2"/>
    </w:rPr>
  </w:style>
  <w:style w:type="character" w:customStyle="1" w:styleId="BodyTextIndentChar">
    <w:name w:val="Body Text Indent Char"/>
    <w:uiPriority w:val="99"/>
    <w:rsid w:val="000E1219"/>
    <w:rPr>
      <w:sz w:val="24"/>
    </w:rPr>
  </w:style>
  <w:style w:type="character" w:customStyle="1" w:styleId="a3">
    <w:name w:val="Основной текст с отступом Знак"/>
    <w:uiPriority w:val="99"/>
    <w:rsid w:val="000E1219"/>
    <w:rPr>
      <w:sz w:val="24"/>
      <w:lang w:val="ru-RU" w:eastAsia="ar-SA" w:bidi="ar-SA"/>
    </w:rPr>
  </w:style>
  <w:style w:type="character" w:customStyle="1" w:styleId="a4">
    <w:name w:val="Текст выноски Знак"/>
    <w:uiPriority w:val="99"/>
    <w:rsid w:val="000E1219"/>
    <w:rPr>
      <w:rFonts w:ascii="Tahoma" w:hAnsi="Tahoma"/>
      <w:sz w:val="16"/>
    </w:rPr>
  </w:style>
  <w:style w:type="character" w:customStyle="1" w:styleId="a5">
    <w:name w:val="Символ нумерации"/>
    <w:uiPriority w:val="99"/>
    <w:rsid w:val="000E1219"/>
  </w:style>
  <w:style w:type="paragraph" w:customStyle="1" w:styleId="a6">
    <w:name w:val="Заголовок"/>
    <w:basedOn w:val="Normal"/>
    <w:next w:val="BodyText"/>
    <w:uiPriority w:val="99"/>
    <w:rsid w:val="000E121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E121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91368"/>
    <w:rPr>
      <w:rFonts w:eastAsia="SimSun"/>
      <w:sz w:val="24"/>
      <w:szCs w:val="24"/>
      <w:lang w:eastAsia="ar-SA"/>
    </w:rPr>
  </w:style>
  <w:style w:type="paragraph" w:styleId="List">
    <w:name w:val="List"/>
    <w:basedOn w:val="BodyText"/>
    <w:uiPriority w:val="99"/>
    <w:rsid w:val="000E1219"/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0E121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0E1219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0E1219"/>
    <w:pPr>
      <w:widowControl w:val="0"/>
      <w:suppressAutoHyphens/>
      <w:autoSpaceDE w:val="0"/>
      <w:ind w:firstLine="720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Normal"/>
    <w:uiPriority w:val="99"/>
    <w:rsid w:val="000E1219"/>
    <w:rPr>
      <w:b/>
      <w:bCs/>
      <w:color w:val="0000FF"/>
    </w:rPr>
  </w:style>
  <w:style w:type="paragraph" w:customStyle="1" w:styleId="ConsPlusNonformat">
    <w:name w:val="ConsPlusNonformat"/>
    <w:uiPriority w:val="99"/>
    <w:rsid w:val="000E1219"/>
    <w:pPr>
      <w:widowControl w:val="0"/>
      <w:suppressAutoHyphens/>
      <w:autoSpaceDE w:val="0"/>
    </w:pPr>
    <w:rPr>
      <w:rFonts w:ascii="Courier New" w:eastAsia="SimSun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0E1219"/>
  </w:style>
  <w:style w:type="character" w:customStyle="1" w:styleId="HeaderChar">
    <w:name w:val="Header Char"/>
    <w:basedOn w:val="DefaultParagraphFont"/>
    <w:link w:val="Header"/>
    <w:uiPriority w:val="99"/>
    <w:semiHidden/>
    <w:rsid w:val="00A91368"/>
    <w:rPr>
      <w:rFonts w:eastAsia="SimSu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0E1219"/>
  </w:style>
  <w:style w:type="character" w:customStyle="1" w:styleId="FooterChar">
    <w:name w:val="Footer Char"/>
    <w:basedOn w:val="DefaultParagraphFont"/>
    <w:link w:val="Footer"/>
    <w:uiPriority w:val="99"/>
    <w:semiHidden/>
    <w:rsid w:val="00A91368"/>
    <w:rPr>
      <w:rFonts w:eastAsia="SimSun"/>
      <w:sz w:val="24"/>
      <w:szCs w:val="24"/>
      <w:lang w:eastAsia="ar-SA"/>
    </w:rPr>
  </w:style>
  <w:style w:type="paragraph" w:customStyle="1" w:styleId="13">
    <w:name w:val="Схема документа1"/>
    <w:basedOn w:val="Normal"/>
    <w:uiPriority w:val="99"/>
    <w:rsid w:val="000E1219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uiPriority w:val="99"/>
    <w:rsid w:val="000E1219"/>
    <w:pPr>
      <w:suppressAutoHyphens/>
    </w:pPr>
    <w:rPr>
      <w:rFonts w:ascii="Arial" w:eastAsia="SimSun" w:hAnsi="Arial"/>
      <w:b/>
      <w:szCs w:val="20"/>
      <w:lang w:eastAsia="ar-SA"/>
    </w:rPr>
  </w:style>
  <w:style w:type="paragraph" w:styleId="BodyTextIndent">
    <w:name w:val="Body Text Indent"/>
    <w:basedOn w:val="Normal"/>
    <w:link w:val="BodyTextIndentChar1"/>
    <w:uiPriority w:val="99"/>
    <w:rsid w:val="000E121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A91368"/>
    <w:rPr>
      <w:rFonts w:eastAsia="SimSun"/>
      <w:sz w:val="24"/>
      <w:szCs w:val="24"/>
      <w:lang w:eastAsia="ar-SA"/>
    </w:rPr>
  </w:style>
  <w:style w:type="paragraph" w:styleId="NoSpacing">
    <w:name w:val="No Spacing"/>
    <w:uiPriority w:val="99"/>
    <w:qFormat/>
    <w:rsid w:val="000E1219"/>
    <w:pPr>
      <w:suppressAutoHyphens/>
    </w:pPr>
    <w:rPr>
      <w:rFonts w:ascii="Calibri" w:hAnsi="Calibri"/>
      <w:lang w:eastAsia="ar-SA"/>
    </w:rPr>
  </w:style>
  <w:style w:type="paragraph" w:customStyle="1" w:styleId="14">
    <w:name w:val="Обычный1"/>
    <w:uiPriority w:val="99"/>
    <w:rsid w:val="000E1219"/>
    <w:pPr>
      <w:widowControl w:val="0"/>
      <w:suppressAutoHyphens/>
    </w:pPr>
    <w:rPr>
      <w:b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rsid w:val="000E1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368"/>
    <w:rPr>
      <w:rFonts w:eastAsia="SimSun"/>
      <w:sz w:val="0"/>
      <w:szCs w:val="0"/>
      <w:lang w:eastAsia="ar-SA"/>
    </w:rPr>
  </w:style>
  <w:style w:type="paragraph" w:customStyle="1" w:styleId="a7">
    <w:name w:val="Содержимое таблицы"/>
    <w:basedOn w:val="Normal"/>
    <w:uiPriority w:val="99"/>
    <w:rsid w:val="000E1219"/>
    <w:pPr>
      <w:suppressLineNumbers/>
    </w:pPr>
  </w:style>
  <w:style w:type="paragraph" w:customStyle="1" w:styleId="a8">
    <w:name w:val="Заголовок таблицы"/>
    <w:basedOn w:val="a7"/>
    <w:uiPriority w:val="99"/>
    <w:rsid w:val="000E1219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0E1219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Normal"/>
    <w:uiPriority w:val="99"/>
    <w:rsid w:val="000E1219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1"/>
    <w:next w:val="Normal"/>
    <w:uiPriority w:val="99"/>
    <w:rsid w:val="000E1219"/>
    <w:pPr>
      <w:widowControl w:val="0"/>
      <w:suppressAutoHyphens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Normal"/>
    <w:uiPriority w:val="99"/>
    <w:rsid w:val="000E1219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1">
    <w:name w:val="ConsPlusNonformat1"/>
    <w:next w:val="Normal"/>
    <w:uiPriority w:val="99"/>
    <w:rsid w:val="000E1219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next w:val="Normal"/>
    <w:uiPriority w:val="99"/>
    <w:rsid w:val="000E1219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1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3</Pages>
  <Words>643</Words>
  <Characters>3668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om_kotysko</cp:lastModifiedBy>
  <cp:revision>14</cp:revision>
  <cp:lastPrinted>2016-11-21T06:08:00Z</cp:lastPrinted>
  <dcterms:created xsi:type="dcterms:W3CDTF">2016-11-21T06:43:00Z</dcterms:created>
  <dcterms:modified xsi:type="dcterms:W3CDTF">2017-02-27T10:58:00Z</dcterms:modified>
</cp:coreProperties>
</file>